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64147F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4147F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14:paraId="16FCEC75" w14:textId="1DC63FD3" w:rsidR="00D239AD" w:rsidRPr="0064147F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64147F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64147F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64147F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6414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64147F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64147F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6414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64147F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64147F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BEEAE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64147F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64147F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64147F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14:paraId="57553D54" w14:textId="1B3FE95E" w:rsidR="00132E1B" w:rsidRPr="0064147F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64147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64147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ขึ้นทะเบียน</w:t>
      </w: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64147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64147F" w14:paraId="77FFD68C" w14:textId="77777777" w:rsidTr="008C1396">
        <w:tc>
          <w:tcPr>
            <w:tcW w:w="675" w:type="dxa"/>
          </w:tcPr>
          <w:p w14:paraId="23D761D9" w14:textId="12281EB4" w:rsidR="00394708" w:rsidRPr="0064147F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B341B37" w:rsidR="00394708" w:rsidRPr="0064147F" w:rsidRDefault="00394708" w:rsidP="006414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ว่าด้วยหลักเกณฑ์การจ่ายเงินเบี้ยยังชีพผู้สูงอายุขององค์กรปกครองส่วนท้องถิ่น พ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 2552</w:t>
            </w:r>
          </w:p>
        </w:tc>
      </w:tr>
    </w:tbl>
    <w:p w14:paraId="40A6F83D" w14:textId="32DA2D6B" w:rsidR="003F4A0D" w:rsidRPr="0064147F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64147F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64147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4147F">
        <w:rPr>
          <w:rFonts w:ascii="TH SarabunIT๙" w:hAnsi="TH SarabunIT๙" w:cs="TH SarabunIT๙"/>
          <w:noProof/>
          <w:sz w:val="32"/>
          <w:szCs w:val="32"/>
        </w:rPr>
        <w:t>-</w:t>
      </w:r>
      <w:r w:rsidR="00C77AEA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64147F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6414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64147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6414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414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6414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64147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64147F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6414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64147F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6414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64147F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6414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64147F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 อบต</w:t>
      </w:r>
      <w:r w:rsidR="00094F82" w:rsidRPr="0064147F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64147F">
        <w:rPr>
          <w:rFonts w:ascii="TH SarabunIT๙" w:hAnsi="TH SarabunIT๙" w:cs="TH SarabunIT๙"/>
          <w:noProof/>
          <w:sz w:val="32"/>
          <w:szCs w:val="32"/>
        </w:rPr>
        <w:t>21/07/2015 23:52</w:t>
      </w:r>
      <w:r w:rsidR="00094F82" w:rsidRPr="006414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64147F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64147F" w14:paraId="5F1398AA" w14:textId="77777777" w:rsidTr="009B7715">
        <w:tc>
          <w:tcPr>
            <w:tcW w:w="675" w:type="dxa"/>
          </w:tcPr>
          <w:p w14:paraId="08D93DD3" w14:textId="25F72274" w:rsidR="00094F82" w:rsidRPr="0064147F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64147F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6414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64147F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64147F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575FAF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– 30 </w:t>
            </w:r>
            <w:r w:rsidR="00575FAF"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พฤศจิกายน ของทุกปี</w:t>
            </w:r>
            <w:r w:rsidR="00575FAF"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Pr="0064147F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704ABE2C" w:rsidR="0018441F" w:rsidRPr="0064147F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0254765A" w14:textId="4B48D37A" w:rsidR="0064147F" w:rsidRDefault="0064147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ab/>
      </w:r>
      <w:r w:rsidR="00575FAF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ระเบียบกระทรวงมหาดไทย ว่าด้วยหลักเกณฑ์การจ่ายเงินเบี้ยยังชีพผู้สูงอายุขององค์กรปกครองส่วนท้องถิ่น พ</w:t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t xml:space="preserve">. 2552 </w:t>
      </w:r>
      <w:r w:rsidR="00575FAF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กำหนดให้ภายในเดือนพฤศจิกายนของทุกปี ให้ผู้ที่จะมีอายุครบหกสิบปีบริบูรณ์ขึ้นไปในปีงบประมาณถัดไป และมีคุณสมบัติครบถ้วนมาลงทะเบียน และยื่นคำขอรับเงินเบี้ยยังชีพผู้สูงอายุด้วยตนเองต่อองค์กรปกครองส่วนท้องถิ่นที่ตนมีภูมิลำเนา ณ สำนักงานขององค์กรปกครองส่วนท้องถิ่นหรือสถานที่ที่องค์กรปกครองส่วนท้องถิ่นกำหนด</w:t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</w:t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64147F">
        <w:rPr>
          <w:rFonts w:ascii="TH SarabunIT๙" w:hAnsi="TH SarabunIT๙" w:cs="TH SarabunIT๙"/>
          <w:noProof/>
          <w:sz w:val="32"/>
          <w:szCs w:val="32"/>
        </w:rPr>
        <w:t>1.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มีสัญชาติไทย</w:t>
      </w:r>
    </w:p>
    <w:p w14:paraId="7254DDEE" w14:textId="39B81D23" w:rsidR="008E2900" w:rsidRPr="0064147F" w:rsidRDefault="00575FA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noProof/>
          <w:sz w:val="32"/>
          <w:szCs w:val="32"/>
        </w:rPr>
        <w:t xml:space="preserve">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2.</w:t>
      </w:r>
      <w:r w:rsidR="0064147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3.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มีอายุหกสิบปีบริบูรณ์ขึ้นไป ซึ่งได้ลงทะเบียน และยื่นคำขอรับเงินเบี้ยยังชีพผู้สูงอายุต่อองค์กรปกครองส่วน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>ท้องถิ่น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4.</w:t>
      </w:r>
      <w:r w:rsidR="006754EB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ไม่เป็นผู้ได้รับสวัสดิการหรือสิทธิประโยชน์อื่นใดจากหน่วยงานภาครัฐ รัฐวิสาหกิจ หรือองค์กรปกครองส่วนท้องถิ่น ได้แก่ ผู้รับบำนาญ เบี้ยหวัดบำนาญพิเศษ หรือเงินอื่นใดในลักษณะเดียวกัน ผู้สูงอายุที่อยู่ในสถานสงเคราะห์ของรัฐหรือองค์กรปกครองส่วนท้องถิ่น ผู้ได้รับเงินเดือน ค่าตอบแทน รายได้ประจำ หรือผลประโยชน์อย่างอื่นที่รัฐหรือองค์กรปกครองส่วนท้องถิ่นจัดให้เป็นประจำ ยกเว้นผู้พิการและผู้ป่วยเอดส์ตามระเบียบกระทรวงมหาดไทย ว่าด้วยการจ่ายเงินสงเคราะห์เพื่อการยังชีพขององค์กรปกครองส่วนท้องถิ่น</w:t>
      </w:r>
      <w:r w:rsidRPr="0064147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</w:t>
      </w:r>
      <w:r w:rsidRPr="0064147F">
        <w:rPr>
          <w:rFonts w:ascii="TH SarabunIT๙" w:hAnsi="TH SarabunIT๙" w:cs="TH SarabunIT๙"/>
          <w:noProof/>
          <w:sz w:val="32"/>
          <w:szCs w:val="32"/>
        </w:rPr>
        <w:t>.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Pr="0064147F">
        <w:rPr>
          <w:rFonts w:ascii="TH SarabunIT๙" w:hAnsi="TH SarabunIT๙" w:cs="TH SarabunIT๙"/>
          <w:noProof/>
          <w:sz w:val="32"/>
          <w:szCs w:val="32"/>
        </w:rPr>
        <w:t>. 2548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ในการยื่นคำขอรับลงทะเบียนรับเงินเบี้ยยังชีพผู้สูงอายุ ผู้สูงอายุจะต้องแสดงความประสงค์ขอรับเงินเบี้ยยังชีพผู้สูงอายุโดยวิธีใดวิธีหนึ่ง ดังต่อไปนี้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1.</w:t>
      </w:r>
      <w:r w:rsidR="006754EB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รับเงินสดด้วยตนเอง หรือรับเงินสดโดยบุคคลที่ได้รับมอบอำนาจจากผู้มีสิทธิ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2.</w:t>
      </w:r>
      <w:r w:rsidR="006754EB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โอนเงินเข้าบัญชีเงินฝากธนาคารในนามผู้มีสิทธิ หรือโอนเงินเข้าบัญชีเงินฝากธนาคารในนามบุคคลที่ได้รับมอบอำนาจจากผู้มีสิทธิ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</w:r>
      <w:r w:rsidRP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วิธีการ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1.</w:t>
      </w:r>
      <w:r w:rsidR="006754EB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ผู้ที่จะมีสิทธิรับเงินเบี้ยยังชีพผู้สูงอายุในปีงบประมาณถัดไป ยื่นคำขอตามแบบพร้อมเอกสารหลักฐานต่อองค์กรปกครองส่วนท้องถิ่น</w:t>
      </w:r>
      <w:r w:rsidRPr="0064147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ณ สถานที่และภายในระยะเวลาที่องค์กรปกครองส่วนท้องถิ่นประกาศกำหนดด้วยตนเอง หรือมอบอำนาจให้ผู้อื่นดำเนินการได้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2.</w:t>
      </w:r>
      <w:r w:rsidR="006754EB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ผู้สูงอายุที่ได้รับเงินเบี้ยยังชีพผู้สูงอายุจากองค์กรปกครองส่วนท้องถิ่นในปีงบประมาณที่ผ่านมา ให้ถือว่าเป็นผู้ได้ลงทะเบียน และยื่นคำขอรับเบี้ยยังชีพผู้สูงอายุตามระเบียบนี้แล้ว</w:t>
      </w:r>
      <w:r w:rsidRPr="0064147F">
        <w:rPr>
          <w:rFonts w:ascii="TH SarabunIT๙" w:hAnsi="TH SarabunIT๙" w:cs="TH SarabunIT๙"/>
          <w:noProof/>
          <w:sz w:val="32"/>
          <w:szCs w:val="32"/>
        </w:rPr>
        <w:br/>
        <w:t xml:space="preserve">     </w:t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="0064147F">
        <w:rPr>
          <w:rFonts w:ascii="TH SarabunIT๙" w:hAnsi="TH SarabunIT๙" w:cs="TH SarabunIT๙"/>
          <w:noProof/>
          <w:sz w:val="32"/>
          <w:szCs w:val="32"/>
        </w:rPr>
        <w:tab/>
      </w:r>
      <w:r w:rsidRPr="0064147F">
        <w:rPr>
          <w:rFonts w:ascii="TH SarabunIT๙" w:hAnsi="TH SarabunIT๙" w:cs="TH SarabunIT๙"/>
          <w:noProof/>
          <w:sz w:val="32"/>
          <w:szCs w:val="32"/>
        </w:rPr>
        <w:t>3.</w:t>
      </w:r>
      <w:r w:rsidR="006754EB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กรณีผู้สูงอายุที่มีสิทธิได้รับเบี้ยยังชีพย้ายที่อยู่ และยังประสงค์จะรับเงินเบี้ยยังชีพผู้สูงอายุ ต้องไปแจ้งต่อองค์กรปกครองส่วนท้องถิ่นแห่งใหม่ที่ตนย้ายไป</w:t>
      </w:r>
    </w:p>
    <w:p w14:paraId="0552ED64" w14:textId="77777777" w:rsidR="0065175D" w:rsidRPr="0064147F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64147F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64147F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64147F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64147F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64147F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64147F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64147F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64147F" w14:paraId="50E97DA5" w14:textId="77777777" w:rsidTr="00335158">
        <w:tc>
          <w:tcPr>
            <w:tcW w:w="675" w:type="dxa"/>
          </w:tcPr>
          <w:p w14:paraId="5E768AD0" w14:textId="2C6E62E0" w:rsidR="00313D38" w:rsidRPr="0064147F" w:rsidRDefault="00313D38" w:rsidP="0033515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6414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64147F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64147F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ผู้ที่ประสงค์จะขอรับเบี้ยยังชีพผู้สูงอายุ ในปีงบประมาณถัดไป          หรือผู้รับมอบอำนาจ ยื่นคำขอพร้อมเอกสารหลักฐาน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  <w:p w14:paraId="2A225131" w14:textId="77777777" w:rsidR="00313D38" w:rsidRPr="006414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64147F" w:rsidRDefault="00313D38" w:rsidP="003351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6414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6414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64147F" w14:paraId="2F33327A" w14:textId="77777777" w:rsidTr="00335158">
        <w:tc>
          <w:tcPr>
            <w:tcW w:w="675" w:type="dxa"/>
          </w:tcPr>
          <w:p w14:paraId="0582499A" w14:textId="77777777" w:rsidR="00313D38" w:rsidRPr="0064147F" w:rsidRDefault="00313D38" w:rsidP="0033515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24E4274" w14:textId="77777777" w:rsidR="00313D38" w:rsidRPr="006414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F584E1B" w14:textId="77777777" w:rsidR="00313D38" w:rsidRPr="0064147F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39B9464A" w14:textId="70ED58DA" w:rsidR="00313D38" w:rsidRPr="0064147F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ผู้ขอลงทะเบียนหรือผู้รับมอบอำนาจ</w:t>
            </w:r>
          </w:p>
          <w:p w14:paraId="13CA4E9E" w14:textId="77777777" w:rsidR="00313D38" w:rsidRPr="006414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5336ACAF" w14:textId="77777777" w:rsidR="00313D38" w:rsidRPr="0064147F" w:rsidRDefault="00313D38" w:rsidP="003351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10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38B92A2" w14:textId="77777777" w:rsidR="00313D38" w:rsidRPr="006414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C85419E" w14:textId="77777777" w:rsidR="00313D38" w:rsidRPr="006414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64147F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64147F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นาที</w:t>
      </w:r>
    </w:p>
    <w:p w14:paraId="599CE047" w14:textId="77777777" w:rsidR="008E2900" w:rsidRPr="0064147F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098BD77E" w:rsidR="0085230C" w:rsidRPr="0064147F" w:rsidRDefault="00EA6EEB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2DF3E4A9" w:rsidR="008D7B9E" w:rsidRPr="0064147F" w:rsidRDefault="00335158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6414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64147F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7718B2AF" w:rsidR="00AA7734" w:rsidRPr="0064147F" w:rsidRDefault="00EA6EEB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64147F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64147F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6414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6414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64147F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6414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6414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64147F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6414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4147F" w14:paraId="02E3093D" w14:textId="77777777" w:rsidTr="004C15A4">
        <w:trPr>
          <w:jc w:val="center"/>
        </w:trPr>
        <w:tc>
          <w:tcPr>
            <w:tcW w:w="675" w:type="dxa"/>
          </w:tcPr>
          <w:p w14:paraId="0FFF921A" w14:textId="21D3E466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14:paraId="14F8955D" w14:textId="29A2FCE8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4147F" w14:paraId="54F2743F" w14:textId="77777777" w:rsidTr="004C15A4">
        <w:trPr>
          <w:jc w:val="center"/>
        </w:trPr>
        <w:tc>
          <w:tcPr>
            <w:tcW w:w="675" w:type="dxa"/>
          </w:tcPr>
          <w:p w14:paraId="5A243142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982A0FF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63671F51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629479D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8ACF5B3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E5ABF8D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A7350E0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4147F" w14:paraId="1E83E60F" w14:textId="77777777" w:rsidTr="004C15A4">
        <w:trPr>
          <w:jc w:val="center"/>
        </w:trPr>
        <w:tc>
          <w:tcPr>
            <w:tcW w:w="675" w:type="dxa"/>
          </w:tcPr>
          <w:p w14:paraId="74626AAD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EA36E39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 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EC878D1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BCFCA5C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D92FC7E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AED5C25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EF4C059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4147F" w14:paraId="6BF8C163" w14:textId="77777777" w:rsidTr="004C15A4">
        <w:trPr>
          <w:jc w:val="center"/>
        </w:trPr>
        <w:tc>
          <w:tcPr>
            <w:tcW w:w="675" w:type="dxa"/>
          </w:tcPr>
          <w:p w14:paraId="451D8B1D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96EC42F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9690116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5B83CE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DDC555F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8C3E7B1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E9C4466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4147F" w14:paraId="3219EDDE" w14:textId="77777777" w:rsidTr="004C15A4">
        <w:trPr>
          <w:jc w:val="center"/>
        </w:trPr>
        <w:tc>
          <w:tcPr>
            <w:tcW w:w="675" w:type="dxa"/>
          </w:tcPr>
          <w:p w14:paraId="411FE5FB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FC6A120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ที่มีรูปถ่ายพร้อมสำเนาของผู้รับมอบอำนา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กรณีมอบอำนาจ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ให้ดำเนินการแทน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2204BC1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C06D9CC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DDE20CF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D9D6A6E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B08F7DE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64147F" w14:paraId="61F72D0C" w14:textId="77777777" w:rsidTr="004C15A4">
        <w:trPr>
          <w:jc w:val="center"/>
        </w:trPr>
        <w:tc>
          <w:tcPr>
            <w:tcW w:w="675" w:type="dxa"/>
          </w:tcPr>
          <w:p w14:paraId="27C73EE8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6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1C51B48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สมุดบัญชีเงิฝากธนาคารพร้อมสำเนาของผู้รับมอบอำนาจ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1B45A32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EF4FD1E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79F3048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10BFF76" w14:textId="77777777" w:rsidR="00452B6B" w:rsidRPr="0064147F" w:rsidRDefault="00AC4ACB" w:rsidP="004C1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45452BE" w14:textId="77777777" w:rsidR="00452B6B" w:rsidRPr="0064147F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64147F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64147F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64147F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64147F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64147F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64147F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64147F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64147F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64147F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64147F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414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15A4" w:rsidRPr="004C15A4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4C15A4" w:rsidRDefault="004C3BDE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5A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0E7C7CC4" w14:textId="77777777" w:rsidR="006C6C22" w:rsidRPr="0064147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68063805" w:rsidR="00A10CDA" w:rsidRPr="0064147F" w:rsidRDefault="008569FC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4C15A4" w:rsidRPr="004C15A4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191198D1" w:rsidR="00F62F55" w:rsidRPr="004C15A4" w:rsidRDefault="004C15A4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5A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- </w:t>
            </w:r>
            <w:r w:rsidR="00F62F55" w:rsidRPr="004C15A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  <w:r w:rsidRPr="004C15A4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</w:tr>
    </w:tbl>
    <w:p w14:paraId="1187DD50" w14:textId="3E65F21E" w:rsidR="00216FA4" w:rsidRPr="0064147F" w:rsidRDefault="008569FC" w:rsidP="00E21CFC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216FA4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64147F" w14:paraId="07DF31DE" w14:textId="77777777" w:rsidTr="00C1539D">
        <w:tc>
          <w:tcPr>
            <w:tcW w:w="534" w:type="dxa"/>
          </w:tcPr>
          <w:p w14:paraId="07FE0908" w14:textId="7E60931D" w:rsidR="00EA6950" w:rsidRPr="0064147F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64147F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414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64147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6414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64147F" w14:paraId="2B5E899B" w14:textId="77777777" w:rsidTr="00C1539D">
        <w:tc>
          <w:tcPr>
            <w:tcW w:w="534" w:type="dxa"/>
          </w:tcPr>
          <w:p w14:paraId="62880019" w14:textId="77777777" w:rsidR="00EA6950" w:rsidRPr="0064147F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67897A6" w14:textId="77777777" w:rsidR="00EA6950" w:rsidRPr="0064147F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414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64147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6414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64147F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64147F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64147F" w14:paraId="676E0C19" w14:textId="77777777" w:rsidTr="00C1539D">
        <w:tc>
          <w:tcPr>
            <w:tcW w:w="675" w:type="dxa"/>
          </w:tcPr>
          <w:p w14:paraId="433A4F23" w14:textId="62F1C53B" w:rsidR="00F064C0" w:rsidRPr="0064147F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6414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64147F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แบบคำขอลงทะเบียนรับเงินเบี้ยยังชีพผู้สูงอายุ</w:t>
            </w:r>
            <w:r w:rsidRPr="0064147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Pr="0064147F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Pr="0064147F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64147F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64147F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3919EECE" w14:textId="77777777" w:rsidR="00845734" w:rsidRDefault="0084573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2EB381E" w14:textId="77777777" w:rsidR="00845734" w:rsidRDefault="0084573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4D4A43A" w14:textId="77777777" w:rsidR="00845734" w:rsidRDefault="0084573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54D6B040" w14:textId="77777777" w:rsidR="00EA6EEB" w:rsidRDefault="00EA6EEB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CAD09ED" w14:textId="77777777" w:rsidR="00845734" w:rsidRPr="0064147F" w:rsidRDefault="00845734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64147F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64147F" w14:paraId="6D0BBF17" w14:textId="77777777" w:rsidTr="0064558D">
        <w:tc>
          <w:tcPr>
            <w:tcW w:w="1418" w:type="dxa"/>
          </w:tcPr>
          <w:p w14:paraId="71CC28E5" w14:textId="77777777" w:rsidR="0064558D" w:rsidRPr="006414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6414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64147F" w14:paraId="3FCBCAB2" w14:textId="77777777" w:rsidTr="0064558D">
        <w:tc>
          <w:tcPr>
            <w:tcW w:w="1418" w:type="dxa"/>
          </w:tcPr>
          <w:p w14:paraId="76AEC54C" w14:textId="77777777" w:rsidR="0064558D" w:rsidRPr="006414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4D4B0CD6" w:rsidR="0064558D" w:rsidRPr="0064147F" w:rsidRDefault="004C509B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64147F" w14:paraId="4A1DF6A2" w14:textId="77777777" w:rsidTr="0064558D">
        <w:tc>
          <w:tcPr>
            <w:tcW w:w="1418" w:type="dxa"/>
          </w:tcPr>
          <w:p w14:paraId="082BD70C" w14:textId="77777777" w:rsidR="0064558D" w:rsidRPr="006414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562C687" w14:textId="77777777" w:rsidR="00845734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79670594" w:rsidR="0064558D" w:rsidRPr="006414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64147F" w14:paraId="105C0B62" w14:textId="77777777" w:rsidTr="0064558D">
        <w:tc>
          <w:tcPr>
            <w:tcW w:w="1418" w:type="dxa"/>
          </w:tcPr>
          <w:p w14:paraId="7A8B8EDF" w14:textId="77777777" w:rsidR="0064558D" w:rsidRPr="006414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6414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64147F" w14:paraId="6BB94F10" w14:textId="77777777" w:rsidTr="0064558D">
        <w:tc>
          <w:tcPr>
            <w:tcW w:w="1418" w:type="dxa"/>
          </w:tcPr>
          <w:p w14:paraId="362D6899" w14:textId="77777777" w:rsidR="0064558D" w:rsidRPr="006414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6414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6414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64147F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64147F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64147F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64147F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64147F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4EC52" w14:textId="77777777" w:rsidR="00C71971" w:rsidRDefault="00C71971" w:rsidP="00C81DB8">
      <w:pPr>
        <w:spacing w:after="0" w:line="240" w:lineRule="auto"/>
      </w:pPr>
      <w:r>
        <w:separator/>
      </w:r>
    </w:p>
  </w:endnote>
  <w:endnote w:type="continuationSeparator" w:id="0">
    <w:p w14:paraId="0BE022DB" w14:textId="77777777" w:rsidR="00C71971" w:rsidRDefault="00C7197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D3275" w14:textId="77777777" w:rsidR="00C71971" w:rsidRDefault="00C71971" w:rsidP="00C81DB8">
      <w:pPr>
        <w:spacing w:after="0" w:line="240" w:lineRule="auto"/>
      </w:pPr>
      <w:r>
        <w:separator/>
      </w:r>
    </w:p>
  </w:footnote>
  <w:footnote w:type="continuationSeparator" w:id="0">
    <w:p w14:paraId="07EAD023" w14:textId="77777777" w:rsidR="00C71971" w:rsidRDefault="00C7197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EA6EE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A6E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A6EE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A6E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A6EEB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EA6EE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EA6EE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EA6EE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EA6EE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EA6EE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EA6EEB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EA6EE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35158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15A4"/>
    <w:rsid w:val="004C3BDE"/>
    <w:rsid w:val="004C509B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147F"/>
    <w:rsid w:val="006437C0"/>
    <w:rsid w:val="0064558D"/>
    <w:rsid w:val="0065175D"/>
    <w:rsid w:val="006754EB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C3463"/>
    <w:rsid w:val="007E1E74"/>
    <w:rsid w:val="00811134"/>
    <w:rsid w:val="00845734"/>
    <w:rsid w:val="0085230C"/>
    <w:rsid w:val="008569FC"/>
    <w:rsid w:val="00862FC5"/>
    <w:rsid w:val="0087182F"/>
    <w:rsid w:val="0087509D"/>
    <w:rsid w:val="008A3CB7"/>
    <w:rsid w:val="008B3521"/>
    <w:rsid w:val="008D7B9E"/>
    <w:rsid w:val="008E2900"/>
    <w:rsid w:val="00905B3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97E08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1971"/>
    <w:rsid w:val="00C77AEA"/>
    <w:rsid w:val="00C81DB8"/>
    <w:rsid w:val="00CA51BD"/>
    <w:rsid w:val="00CD04D9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1CFC"/>
    <w:rsid w:val="00E279FB"/>
    <w:rsid w:val="00E33AD5"/>
    <w:rsid w:val="00E56012"/>
    <w:rsid w:val="00E668EE"/>
    <w:rsid w:val="00E90756"/>
    <w:rsid w:val="00E97AE3"/>
    <w:rsid w:val="00EA6950"/>
    <w:rsid w:val="00EA6EEB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8F47A-1423-4A02-8A5A-D0A9203A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12</cp:revision>
  <cp:lastPrinted>2015-03-02T15:12:00Z</cp:lastPrinted>
  <dcterms:created xsi:type="dcterms:W3CDTF">2015-08-17T06:39:00Z</dcterms:created>
  <dcterms:modified xsi:type="dcterms:W3CDTF">2015-08-20T08:48:00Z</dcterms:modified>
</cp:coreProperties>
</file>